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7A16BF" w:rsidRDefault="008B7993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1038" w:history="1">
        <w:r w:rsidR="007A16BF" w:rsidRPr="00F4384E">
          <w:rPr>
            <w:rStyle w:val="aa"/>
          </w:rPr>
          <w:t>HH3C-DLDP2-MIB</w:t>
        </w:r>
        <w:r w:rsidR="007A16BF">
          <w:rPr>
            <w:webHidden/>
          </w:rPr>
          <w:tab/>
        </w:r>
        <w:r w:rsidR="007A16BF">
          <w:rPr>
            <w:webHidden/>
          </w:rPr>
          <w:fldChar w:fldCharType="begin"/>
        </w:r>
        <w:r w:rsidR="007A16BF">
          <w:rPr>
            <w:webHidden/>
          </w:rPr>
          <w:instrText xml:space="preserve"> PAGEREF _Toc399321038 \h </w:instrText>
        </w:r>
        <w:r w:rsidR="007A16BF">
          <w:rPr>
            <w:webHidden/>
          </w:rPr>
        </w:r>
        <w:r w:rsidR="007A16BF">
          <w:rPr>
            <w:webHidden/>
          </w:rPr>
          <w:fldChar w:fldCharType="separate"/>
        </w:r>
        <w:r w:rsidR="007A16BF">
          <w:rPr>
            <w:webHidden/>
          </w:rPr>
          <w:t>2</w:t>
        </w:r>
        <w:r w:rsidR="007A16BF">
          <w:rPr>
            <w:webHidden/>
          </w:rPr>
          <w:fldChar w:fldCharType="end"/>
        </w:r>
      </w:hyperlink>
    </w:p>
    <w:p w:rsidR="007A16BF" w:rsidRDefault="007A16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039" w:history="1">
        <w:r w:rsidRPr="00F4384E">
          <w:rPr>
            <w:rStyle w:val="aa"/>
          </w:rPr>
          <w:t>hh3cDldp2ScalarGroup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A16BF" w:rsidRDefault="007A16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040" w:history="1">
        <w:r w:rsidRPr="00F4384E">
          <w:rPr>
            <w:rStyle w:val="aa"/>
          </w:rPr>
          <w:t>hh3cDldp2PortConfigTable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A16BF" w:rsidRDefault="007A16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041" w:history="1">
        <w:r w:rsidRPr="00F4384E">
          <w:rPr>
            <w:rStyle w:val="aa"/>
          </w:rPr>
          <w:t>hh3cDldp2PortStatusTable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A16BF" w:rsidRDefault="007A16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042" w:history="1">
        <w:r w:rsidRPr="00F4384E">
          <w:rPr>
            <w:rStyle w:val="aa"/>
          </w:rPr>
          <w:t>hh3cDldp2NeighborTable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8B7993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A16BF" w:rsidRPr="00B826D5" w:rsidRDefault="007A16BF" w:rsidP="007A16BF">
      <w:pPr>
        <w:pStyle w:val="1"/>
        <w:tabs>
          <w:tab w:val="num" w:pos="432"/>
        </w:tabs>
        <w:ind w:left="432" w:hanging="432"/>
        <w:jc w:val="both"/>
      </w:pPr>
      <w:bookmarkStart w:id="0" w:name="_Toc397420899"/>
      <w:bookmarkStart w:id="1" w:name="_Toc399321038"/>
      <w:r w:rsidRPr="00B826D5">
        <w:lastRenderedPageBreak/>
        <w:t>HH3C-DLDP2-MIB</w:t>
      </w:r>
      <w:bookmarkEnd w:id="0"/>
      <w:bookmarkEnd w:id="1"/>
    </w:p>
    <w:p w:rsidR="007A16BF" w:rsidRPr="00B826D5" w:rsidRDefault="007A16BF" w:rsidP="007A16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900"/>
      <w:bookmarkStart w:id="3" w:name="_Toc399321039"/>
      <w:r w:rsidRPr="00B826D5">
        <w:t>hh3cDldp2ScalarGroup</w:t>
      </w:r>
      <w:bookmarkEnd w:id="2"/>
      <w:bookmarkEnd w:id="3"/>
    </w:p>
    <w:p w:rsidR="007A16BF" w:rsidRPr="004C603A" w:rsidRDefault="007A16BF" w:rsidP="007A16BF">
      <w:pPr>
        <w:tabs>
          <w:tab w:val="left" w:pos="2331"/>
          <w:tab w:val="left" w:pos="2913"/>
          <w:tab w:val="left" w:pos="3496"/>
        </w:tabs>
      </w:pPr>
      <w:r>
        <w:t>OID of this table is:</w:t>
      </w:r>
      <w:r>
        <w:rPr>
          <w:rFonts w:hint="eastAsia"/>
        </w:rPr>
        <w:t xml:space="preserve"> </w:t>
      </w:r>
      <w:r w:rsidRPr="004C603A">
        <w:rPr>
          <w:rFonts w:ascii="charset0MS Sans Serif" w:hAnsi="charset0MS Sans Serif" w:cs="charset0MS Sans Serif"/>
          <w:color w:val="000000"/>
          <w:sz w:val="18"/>
          <w:szCs w:val="18"/>
        </w:rPr>
        <w:t>1.3.6.1.4.1.25506.2.117.1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Description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hh3cDldp2GlobalEnable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1.3.6.1.4.1.25506.2.117.1.1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hh3cDldp2Interval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1.3.6.1.4.1.25506.2.117.1.2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hh3cDldp2AuthMode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1.3.6.1.4.1.25506.2.117.1.3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hh3cDldp2AuthPassword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1.3.6.1.4.1.25506.2.117.1.4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hh3cDldp2UniShutdown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1.3.6.1.4.1.25506.2.117.1.5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7A16BF" w:rsidRDefault="007A16BF" w:rsidP="007A16BF"/>
    <w:p w:rsidR="007A16BF" w:rsidRPr="00666F49" w:rsidRDefault="007A16BF" w:rsidP="007A16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0901"/>
      <w:bookmarkStart w:id="5" w:name="_Toc399321040"/>
      <w:r w:rsidRPr="00666F49">
        <w:t>hh3cDldp2PortConfigTable</w:t>
      </w:r>
      <w:bookmarkEnd w:id="4"/>
      <w:bookmarkEnd w:id="5"/>
    </w:p>
    <w:p w:rsidR="007A16BF" w:rsidRPr="000D12D4" w:rsidRDefault="007A16BF" w:rsidP="007A16BF">
      <w:pPr>
        <w:tabs>
          <w:tab w:val="left" w:pos="2331"/>
          <w:tab w:val="left" w:pos="2913"/>
          <w:tab w:val="left" w:pos="3496"/>
        </w:tabs>
      </w:pPr>
      <w:r>
        <w:t>OID of this table is:</w:t>
      </w:r>
      <w:r>
        <w:rPr>
          <w:rFonts w:hint="eastAsia"/>
        </w:rPr>
        <w:t xml:space="preserve"> </w:t>
      </w:r>
      <w:r w:rsidRPr="000D12D4">
        <w:rPr>
          <w:rFonts w:ascii="charset0MS Sans Serif" w:hAnsi="charset0MS Sans Serif" w:cs="charset0MS Sans Serif"/>
          <w:color w:val="000000"/>
          <w:sz w:val="18"/>
          <w:szCs w:val="18"/>
        </w:rPr>
        <w:t>1.3.6.1.4.1.25506.2.117.2.1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Description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hh3cDldp2PortEnable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1.3.6.1.4.1.25506.2.117.2.1.1.1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7A16BF" w:rsidRDefault="007A16BF" w:rsidP="007A16BF"/>
    <w:p w:rsidR="007A16BF" w:rsidRPr="00666F49" w:rsidRDefault="007A16BF" w:rsidP="007A16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0902"/>
      <w:bookmarkStart w:id="7" w:name="_Toc399321041"/>
      <w:r w:rsidRPr="00666F49">
        <w:t>hh3cDldp2PortStatusTable</w:t>
      </w:r>
      <w:bookmarkEnd w:id="6"/>
      <w:bookmarkEnd w:id="7"/>
    </w:p>
    <w:p w:rsidR="007A16BF" w:rsidRPr="004131B0" w:rsidRDefault="007A16BF" w:rsidP="007A16BF">
      <w:pPr>
        <w:tabs>
          <w:tab w:val="left" w:pos="2331"/>
          <w:tab w:val="left" w:pos="2913"/>
          <w:tab w:val="left" w:pos="3496"/>
        </w:tabs>
      </w:pPr>
      <w:r>
        <w:t>OID of this table is:</w:t>
      </w:r>
      <w:r>
        <w:rPr>
          <w:rFonts w:hint="eastAsia"/>
        </w:rPr>
        <w:t xml:space="preserve"> </w:t>
      </w:r>
      <w:r w:rsidRPr="004131B0">
        <w:rPr>
          <w:rFonts w:ascii="charset0MS Sans Serif" w:hAnsi="charset0MS Sans Serif" w:cs="charset0MS Sans Serif"/>
          <w:color w:val="000000"/>
          <w:sz w:val="18"/>
          <w:szCs w:val="18"/>
        </w:rPr>
        <w:t>1.3.6.1.4.1.25506.2.117.2.2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Description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hh3cDldp2PortOperStatus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1.3.6.1.4.1.25506.2.117.2.2.1.1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hh3cDldp2PortLinkStatus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1.3.6.1.4.1.25506.2.117.2.2.1.2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7A16BF" w:rsidRDefault="007A16BF" w:rsidP="007A16BF"/>
    <w:p w:rsidR="007A16BF" w:rsidRPr="00666F49" w:rsidRDefault="007A16BF" w:rsidP="007A16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97420903"/>
      <w:bookmarkStart w:id="9" w:name="_Toc399321042"/>
      <w:r w:rsidRPr="00666F49">
        <w:t>hh3cDldp2NeighborTable</w:t>
      </w:r>
      <w:bookmarkEnd w:id="8"/>
      <w:bookmarkEnd w:id="9"/>
    </w:p>
    <w:p w:rsidR="007A16BF" w:rsidRPr="003B31B6" w:rsidRDefault="007A16BF" w:rsidP="007A16BF">
      <w:pPr>
        <w:tabs>
          <w:tab w:val="left" w:pos="2331"/>
          <w:tab w:val="left" w:pos="2913"/>
          <w:tab w:val="left" w:pos="3496"/>
        </w:tabs>
      </w:pPr>
      <w:r>
        <w:t>OID of this table is:</w:t>
      </w:r>
      <w:r>
        <w:rPr>
          <w:rFonts w:hint="eastAsia"/>
        </w:rPr>
        <w:t xml:space="preserve"> </w:t>
      </w:r>
      <w:r w:rsidRPr="003B31B6">
        <w:rPr>
          <w:rFonts w:ascii="charset0MS Sans Serif" w:hAnsi="charset0MS Sans Serif" w:cs="charset0MS Sans Serif"/>
          <w:color w:val="000000"/>
          <w:sz w:val="18"/>
          <w:szCs w:val="18"/>
        </w:rPr>
        <w:t>1.3.6.1.4.1.25506.2.117.2.3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Description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lastRenderedPageBreak/>
              <w:t>hh3cDldp2NeighborBridgeMac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712902">
              <w:rPr>
                <w:rFonts w:ascii="Helvetica" w:hAnsi="Helvetica"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1.3.6.1.4.1.25506.2.117.2.3.1.1</w:t>
            </w:r>
            <w:r w:rsidRPr="0071290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hh3cDldp2NeighborPortIndex</w:t>
            </w:r>
            <w:r w:rsidRPr="00712902">
              <w:rPr>
                <w:rFonts w:ascii="Helvetica" w:hAnsi="Helvetica"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1.3.6.1.4.1.25506.2.117.2.3.1.2</w:t>
            </w:r>
            <w:r w:rsidRPr="0071290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hh3cDldp2NeighborStatus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712902">
              <w:rPr>
                <w:rFonts w:ascii="Helvetica" w:hAnsi="Helvetica"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1.3.6.1.4.1.25506.2.117.2.3.1.3</w:t>
            </w:r>
            <w:r w:rsidRPr="0071290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hh3cDldp2NeighborAgingTime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712902">
              <w:rPr>
                <w:rFonts w:ascii="Helvetica" w:hAnsi="Helvetica"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1.3.6.1.4.1.25506.2.117.2.3.1.4</w:t>
            </w:r>
            <w:r w:rsidRPr="0071290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8A9" w:rsidRDefault="001E58A9">
      <w:r>
        <w:separator/>
      </w:r>
    </w:p>
  </w:endnote>
  <w:endnote w:type="continuationSeparator" w:id="0">
    <w:p w:rsidR="001E58A9" w:rsidRDefault="001E5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B7993">
      <w:fldChar w:fldCharType="begin"/>
    </w:r>
    <w:r>
      <w:instrText>PAGE</w:instrText>
    </w:r>
    <w:r w:rsidR="008B7993">
      <w:fldChar w:fldCharType="separate"/>
    </w:r>
    <w:r w:rsidR="007A16BF">
      <w:rPr>
        <w:noProof/>
      </w:rPr>
      <w:t>1</w:t>
    </w:r>
    <w:r w:rsidR="008B7993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7A16BF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8A9" w:rsidRDefault="001E58A9">
      <w:r>
        <w:separator/>
      </w:r>
    </w:p>
  </w:footnote>
  <w:footnote w:type="continuationSeparator" w:id="0">
    <w:p w:rsidR="001E58A9" w:rsidRDefault="001E58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A16BF" w:rsidRPr="007A16BF">
      <w:t xml:space="preserve"> HH3C-DLDP2-MIB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E58A9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16BF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993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A16B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A16B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A16B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A16B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A16B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A16B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A16B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B6127-74FB-45C6-B055-7EE96498A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3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2014-09-24T03:21:00Z</dcterms:modified>
</cp:coreProperties>
</file>